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宋体"/>
          <w:b/>
          <w:kern w:val="0"/>
          <w:sz w:val="52"/>
          <w:szCs w:val="52"/>
        </w:rPr>
        <w:t>新疆财政支出绩效自评报告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Ansi="宋体" w:eastAsia="仿宋_GB2312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中职经费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pacing w:val="-23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实施单位（公章）：</w:t>
      </w:r>
      <w:r>
        <w:rPr>
          <w:rFonts w:hint="eastAsia" w:ascii="仿宋_GB2312" w:hAnsi="仿宋_GB2312" w:eastAsia="仿宋_GB2312" w:cs="仿宋_GB2312"/>
          <w:spacing w:val="-17"/>
          <w:kern w:val="0"/>
          <w:sz w:val="32"/>
          <w:szCs w:val="32"/>
          <w:lang w:eastAsia="zh-CN"/>
        </w:rPr>
        <w:t>新疆维吾尔自治区喀什地区教育局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自治区主管部门（公章）：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安外尔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·阿布都热依木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填报时间：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年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月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喀什地区职成教科隶属喀什地区教育局，为行政科室，主要负责全地区职业教育工作。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项目主要用于中等职业学校教学常规检查，科室人员参加自治区组织召开的相关业务会议、学习培训等差旅费，职业教育专项活动等。达到有效提升科室人员业务水平和综合素质，有效提升学生职业技能水平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本项目性质为延续项目。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3、项目用途及范围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本项目主要用于中等职业学校教学常规检查，科室人员参加自治区组织召开的相关业务会议、学习培训等差旅费，职业教育专项活动等。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中职经费预算安排总金额为48.63万元，其中财政资金48.63万元，2018年实际收到预算资金48.63万元。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本项目实际支付资金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48.63万元，预算执行率100%。项目资金主要用于支付中等职业学校教学常规检查计划为12.63万元，科室人员差旅费6万，技能大赛30万元。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本项目支出符合地区财政及本单位资金管理制度，严格按照审批程序逐级审批、支出。项目资金按照“量入为出，先存后用、节约使用”的原则，做到有计划地使用项目资金，不存在截留、挤占、挪用等情况。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该项目属于经常性零星项目，没有达到投标限额，由本单位自行组织实施。根据科室工作计划，认真开展中等职业学校教学常规检查，科室人员参会、培训等工作，并成功承办自治区职业技能大赛大赛喀什分赛区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项目实施过程中严格执行地区财政及本单位资金管理制度，严格按照审批程序逐级审批、支出，遵守相关法律法规和业务管理规定，资料齐全并及时归档，项目资金按照“量入为出，先存后用、节约使用”的原则，做到有计划地使用项目资金，确保项目按时保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  <w:t xml:space="preserve">四、项目绩效情况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本项目共设置一级指标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3个，二级指标9个，三级指标12个，完成三级指标10个，指标完成率83%。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效率性：喀什地区按照国家同一时间组织考试。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Style w:val="17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效益性：通过考试提升考生计算机能力，考生满意度98%。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2018年项目绩效目标全部达成，不存在未完成原因分析。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加强组织领导，做好中等职业学校教学常规检查，选派科室人员参加相关业务会议、学习培训等，并做好职业教育专项活动等。有效提升喀什地区职业院校办学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中职项目经费根据实际需求申报，严格按照标准使用，项目资料有待进一步完善；项目后续管理有待进一步加强。积极推动喀什职业院校办学水平。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outlineLvl w:val="9"/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outlineLvl w:val="9"/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无其他说明内容。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  <w:lang w:val="en-US" w:eastAsia="zh-CN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项目总体评价是：项目科学合理，项目管理规范，项目监管到位，项目完成达标，项目质量较高，运行保障有力，群众反响较好，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进一步规范了职业学校常规管理，有效提升科室人员业务水平和综合素质，有效提升学生职业技能水平。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/>
          <w:bCs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9C291"/>
    <w:multiLevelType w:val="singleLevel"/>
    <w:tmpl w:val="4DD9C29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457D"/>
    <w:rsid w:val="005162F1"/>
    <w:rsid w:val="00535153"/>
    <w:rsid w:val="00604A25"/>
    <w:rsid w:val="00855E3A"/>
    <w:rsid w:val="0091588F"/>
    <w:rsid w:val="00922CB9"/>
    <w:rsid w:val="00961CB9"/>
    <w:rsid w:val="009C0C77"/>
    <w:rsid w:val="00A26421"/>
    <w:rsid w:val="00A4293B"/>
    <w:rsid w:val="00B41F61"/>
    <w:rsid w:val="00B660EF"/>
    <w:rsid w:val="00C56C72"/>
    <w:rsid w:val="00CA6457"/>
    <w:rsid w:val="00D17F2E"/>
    <w:rsid w:val="00E769FE"/>
    <w:rsid w:val="00EA2CBE"/>
    <w:rsid w:val="00F32FEE"/>
    <w:rsid w:val="01E90196"/>
    <w:rsid w:val="03187463"/>
    <w:rsid w:val="03FB4B4D"/>
    <w:rsid w:val="04DA7B09"/>
    <w:rsid w:val="05146278"/>
    <w:rsid w:val="05310C9A"/>
    <w:rsid w:val="062A4CFC"/>
    <w:rsid w:val="06853C2E"/>
    <w:rsid w:val="08665553"/>
    <w:rsid w:val="0B6C5E87"/>
    <w:rsid w:val="0D1564C4"/>
    <w:rsid w:val="107E47CF"/>
    <w:rsid w:val="10883E00"/>
    <w:rsid w:val="10F73FE7"/>
    <w:rsid w:val="13877E6B"/>
    <w:rsid w:val="141B2921"/>
    <w:rsid w:val="15852EE7"/>
    <w:rsid w:val="16FB4A3F"/>
    <w:rsid w:val="17B36EC1"/>
    <w:rsid w:val="17DD34F0"/>
    <w:rsid w:val="1C796B57"/>
    <w:rsid w:val="1D815CCD"/>
    <w:rsid w:val="1E3F3B44"/>
    <w:rsid w:val="1E5C3824"/>
    <w:rsid w:val="1EB33DD9"/>
    <w:rsid w:val="22DD05A0"/>
    <w:rsid w:val="24AA0CE4"/>
    <w:rsid w:val="263C72B7"/>
    <w:rsid w:val="266D57BD"/>
    <w:rsid w:val="27213FE7"/>
    <w:rsid w:val="29871732"/>
    <w:rsid w:val="2A470DFE"/>
    <w:rsid w:val="2AD4132C"/>
    <w:rsid w:val="2BAD7A32"/>
    <w:rsid w:val="2BC25458"/>
    <w:rsid w:val="2E625809"/>
    <w:rsid w:val="2FCE3BA6"/>
    <w:rsid w:val="317B6DA0"/>
    <w:rsid w:val="33552072"/>
    <w:rsid w:val="33CA2D1B"/>
    <w:rsid w:val="353817B9"/>
    <w:rsid w:val="36A04AC1"/>
    <w:rsid w:val="396E0ECD"/>
    <w:rsid w:val="39B92F9C"/>
    <w:rsid w:val="3A9B246D"/>
    <w:rsid w:val="3AD620B2"/>
    <w:rsid w:val="3B545C8B"/>
    <w:rsid w:val="3B7659C2"/>
    <w:rsid w:val="3B912722"/>
    <w:rsid w:val="3C7321E9"/>
    <w:rsid w:val="3CCD0241"/>
    <w:rsid w:val="408969CD"/>
    <w:rsid w:val="41296AF8"/>
    <w:rsid w:val="41C165E5"/>
    <w:rsid w:val="420209FF"/>
    <w:rsid w:val="44CF5910"/>
    <w:rsid w:val="450C5E2C"/>
    <w:rsid w:val="454D1AC8"/>
    <w:rsid w:val="4859132E"/>
    <w:rsid w:val="48D92E3A"/>
    <w:rsid w:val="4A8205FE"/>
    <w:rsid w:val="4CBB3842"/>
    <w:rsid w:val="4D835D45"/>
    <w:rsid w:val="4E482291"/>
    <w:rsid w:val="4F6A5298"/>
    <w:rsid w:val="50BC392D"/>
    <w:rsid w:val="50BE6CDE"/>
    <w:rsid w:val="50F65629"/>
    <w:rsid w:val="515F4BF9"/>
    <w:rsid w:val="51F4459D"/>
    <w:rsid w:val="534C050F"/>
    <w:rsid w:val="54BE3F26"/>
    <w:rsid w:val="54F22565"/>
    <w:rsid w:val="551C3B5E"/>
    <w:rsid w:val="56F96CCF"/>
    <w:rsid w:val="578C6ABE"/>
    <w:rsid w:val="58175CE5"/>
    <w:rsid w:val="58C656F5"/>
    <w:rsid w:val="5A8D55FC"/>
    <w:rsid w:val="5B9B0309"/>
    <w:rsid w:val="5C4A5383"/>
    <w:rsid w:val="5D3A2854"/>
    <w:rsid w:val="61120EC5"/>
    <w:rsid w:val="62465DDD"/>
    <w:rsid w:val="63FF2415"/>
    <w:rsid w:val="64816EFA"/>
    <w:rsid w:val="64CE4CB1"/>
    <w:rsid w:val="677E7004"/>
    <w:rsid w:val="681E2B15"/>
    <w:rsid w:val="683446AB"/>
    <w:rsid w:val="6922347B"/>
    <w:rsid w:val="69912A78"/>
    <w:rsid w:val="69FE0E7E"/>
    <w:rsid w:val="6A2A7D37"/>
    <w:rsid w:val="6EC2417A"/>
    <w:rsid w:val="701600BB"/>
    <w:rsid w:val="71FA2A61"/>
    <w:rsid w:val="722C1168"/>
    <w:rsid w:val="75546EE2"/>
    <w:rsid w:val="77783129"/>
    <w:rsid w:val="7B40583C"/>
    <w:rsid w:val="7D2F2CB9"/>
    <w:rsid w:val="7EB6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3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4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5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6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7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6">
    <w:name w:val="Default Paragraph Font"/>
    <w:semiHidden/>
    <w:qFormat/>
    <w:uiPriority w:val="99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2">
    <w:name w:val="header"/>
    <w:basedOn w:val="1"/>
    <w:link w:val="4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3">
    <w:name w:val="Subtitle"/>
    <w:basedOn w:val="1"/>
    <w:next w:val="1"/>
    <w:link w:val="29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4">
    <w:name w:val="Title"/>
    <w:basedOn w:val="1"/>
    <w:next w:val="1"/>
    <w:link w:val="28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Emphasis"/>
    <w:basedOn w:val="16"/>
    <w:qFormat/>
    <w:uiPriority w:val="99"/>
    <w:rPr>
      <w:rFonts w:ascii="Calibri" w:hAnsi="Calibri" w:cs="Times New Roman"/>
      <w:b/>
      <w:i/>
      <w:iCs/>
    </w:rPr>
  </w:style>
  <w:style w:type="character" w:customStyle="1" w:styleId="19">
    <w:name w:val="Heading 1 Char"/>
    <w:basedOn w:val="16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0">
    <w:name w:val="Heading 2 Char"/>
    <w:basedOn w:val="16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1">
    <w:name w:val="Heading 3 Char"/>
    <w:basedOn w:val="16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2">
    <w:name w:val="Heading 4 Char"/>
    <w:basedOn w:val="16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3">
    <w:name w:val="Heading 5 Char"/>
    <w:basedOn w:val="16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4">
    <w:name w:val="Heading 6 Char"/>
    <w:basedOn w:val="16"/>
    <w:link w:val="7"/>
    <w:semiHidden/>
    <w:qFormat/>
    <w:locked/>
    <w:uiPriority w:val="99"/>
    <w:rPr>
      <w:rFonts w:cs="Times New Roman"/>
      <w:b/>
      <w:bCs/>
    </w:rPr>
  </w:style>
  <w:style w:type="character" w:customStyle="1" w:styleId="25">
    <w:name w:val="Heading 7 Char"/>
    <w:basedOn w:val="16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6">
    <w:name w:val="Heading 8 Char"/>
    <w:basedOn w:val="16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27">
    <w:name w:val="Heading 9 Char"/>
    <w:basedOn w:val="16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28">
    <w:name w:val="Title Char"/>
    <w:basedOn w:val="16"/>
    <w:link w:val="14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29">
    <w:name w:val="Subtitle Char"/>
    <w:basedOn w:val="16"/>
    <w:link w:val="13"/>
    <w:qFormat/>
    <w:locked/>
    <w:uiPriority w:val="99"/>
    <w:rPr>
      <w:rFonts w:ascii="Cambria" w:hAnsi="Cambria" w:eastAsia="宋体" w:cs="Times New Roman"/>
      <w:sz w:val="24"/>
      <w:szCs w:val="24"/>
    </w:rPr>
  </w:style>
  <w:style w:type="paragraph" w:styleId="30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1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2">
    <w:name w:val="Quote"/>
    <w:basedOn w:val="1"/>
    <w:next w:val="1"/>
    <w:link w:val="33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3">
    <w:name w:val="Quote Char"/>
    <w:basedOn w:val="16"/>
    <w:link w:val="32"/>
    <w:qFormat/>
    <w:locked/>
    <w:uiPriority w:val="99"/>
    <w:rPr>
      <w:rFonts w:cs="Times New Roman"/>
      <w:i/>
      <w:sz w:val="24"/>
      <w:szCs w:val="24"/>
    </w:rPr>
  </w:style>
  <w:style w:type="paragraph" w:styleId="34">
    <w:name w:val="Intense Quote"/>
    <w:basedOn w:val="1"/>
    <w:next w:val="1"/>
    <w:link w:val="35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5">
    <w:name w:val="Intense Quote Char"/>
    <w:basedOn w:val="16"/>
    <w:link w:val="34"/>
    <w:qFormat/>
    <w:locked/>
    <w:uiPriority w:val="99"/>
    <w:rPr>
      <w:rFonts w:cs="Times New Roman"/>
      <w:b/>
      <w:i/>
      <w:sz w:val="24"/>
    </w:rPr>
  </w:style>
  <w:style w:type="character" w:customStyle="1" w:styleId="36">
    <w:name w:val="Subtle Emphasis"/>
    <w:basedOn w:val="16"/>
    <w:qFormat/>
    <w:uiPriority w:val="99"/>
    <w:rPr>
      <w:i/>
      <w:color w:val="5A5A5A"/>
    </w:rPr>
  </w:style>
  <w:style w:type="character" w:customStyle="1" w:styleId="37">
    <w:name w:val="Intense Emphasis"/>
    <w:basedOn w:val="16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8">
    <w:name w:val="Subtle Reference"/>
    <w:basedOn w:val="16"/>
    <w:qFormat/>
    <w:uiPriority w:val="99"/>
    <w:rPr>
      <w:rFonts w:cs="Times New Roman"/>
      <w:sz w:val="24"/>
      <w:szCs w:val="24"/>
      <w:u w:val="single"/>
    </w:rPr>
  </w:style>
  <w:style w:type="character" w:customStyle="1" w:styleId="39">
    <w:name w:val="Intense Reference"/>
    <w:basedOn w:val="16"/>
    <w:qFormat/>
    <w:uiPriority w:val="99"/>
    <w:rPr>
      <w:rFonts w:cs="Times New Roman"/>
      <w:b/>
      <w:sz w:val="24"/>
      <w:u w:val="single"/>
    </w:rPr>
  </w:style>
  <w:style w:type="character" w:customStyle="1" w:styleId="40">
    <w:name w:val="Book Title"/>
    <w:basedOn w:val="16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1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2">
    <w:name w:val="Header Char"/>
    <w:basedOn w:val="16"/>
    <w:link w:val="1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3">
    <w:name w:val="Footer Char"/>
    <w:basedOn w:val="16"/>
    <w:link w:val="11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100</Words>
  <Characters>575</Characters>
  <Lines>0</Lines>
  <Paragraphs>0</Paragraphs>
  <TotalTime>4</TotalTime>
  <ScaleCrop>false</ScaleCrop>
  <LinksUpToDate>false</LinksUpToDate>
  <CharactersWithSpaces>0</CharactersWithSpaces>
  <Application>WPS Office_11.1.0.8404_F1E327BC-269C-435d-A152-05C5408002CA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2018-12-13T12:14:00Z</dcterms:created>
  <dc:creator>赵 恺（预算处）</dc:creator>
  <cp:lastModifiedBy>莫</cp:lastModifiedBy>
  <cp:lastPrinted>2018-12-23T09:07:00Z</cp:lastPrinted>
  <dcterms:modified xsi:type="dcterms:W3CDTF">2019-01-23T08:43:11Z</dcterms:modified>
  <dc:title>（参考提纲）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2052-11.1.0.8404</vt:lpwstr>
  </property>
</Properties>
</file>